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4D61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27520A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8830E45" w14:textId="06BD152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A164A" w:rsidRPr="00EA164A">
        <w:rPr>
          <w:rFonts w:ascii="Corbel" w:hAnsi="Corbel"/>
          <w:i/>
          <w:smallCaps/>
          <w:sz w:val="24"/>
          <w:szCs w:val="24"/>
        </w:rPr>
        <w:t>2025-202</w:t>
      </w:r>
      <w:r w:rsidR="007E631C">
        <w:rPr>
          <w:rFonts w:ascii="Corbel" w:hAnsi="Corbel"/>
          <w:i/>
          <w:smallCaps/>
          <w:sz w:val="24"/>
          <w:szCs w:val="24"/>
        </w:rPr>
        <w:t>7</w:t>
      </w:r>
    </w:p>
    <w:p w14:paraId="46C72F3A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26BACD1" w14:textId="2B3DAD7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164A" w:rsidRPr="007E631C">
        <w:rPr>
          <w:rFonts w:ascii="Corbel" w:hAnsi="Corbel"/>
          <w:sz w:val="20"/>
          <w:szCs w:val="20"/>
        </w:rPr>
        <w:t>202</w:t>
      </w:r>
      <w:r w:rsidR="00D12049">
        <w:rPr>
          <w:rFonts w:ascii="Corbel" w:hAnsi="Corbel"/>
          <w:sz w:val="20"/>
          <w:szCs w:val="20"/>
        </w:rPr>
        <w:t>6</w:t>
      </w:r>
      <w:r w:rsidR="00EA164A" w:rsidRPr="007E631C">
        <w:rPr>
          <w:rFonts w:ascii="Corbel" w:hAnsi="Corbel"/>
          <w:sz w:val="20"/>
          <w:szCs w:val="20"/>
        </w:rPr>
        <w:t>-202</w:t>
      </w:r>
      <w:r w:rsidR="00D12049">
        <w:rPr>
          <w:rFonts w:ascii="Corbel" w:hAnsi="Corbel"/>
          <w:sz w:val="20"/>
          <w:szCs w:val="20"/>
        </w:rPr>
        <w:t>7</w:t>
      </w:r>
    </w:p>
    <w:p w14:paraId="57D1CB9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7BDE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7D04418" w14:textId="77777777" w:rsidTr="00EA164A">
        <w:tc>
          <w:tcPr>
            <w:tcW w:w="2694" w:type="dxa"/>
            <w:vAlign w:val="center"/>
          </w:tcPr>
          <w:p w14:paraId="7902B18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606359" w14:textId="25386CFB" w:rsidR="0085747A" w:rsidRPr="00B169DF" w:rsidRDefault="00EA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Wystąpienia publiczne i prezentacje biznesowe</w:t>
            </w:r>
          </w:p>
        </w:tc>
      </w:tr>
      <w:tr w:rsidR="0085747A" w:rsidRPr="00B169DF" w14:paraId="1C73B79F" w14:textId="77777777" w:rsidTr="00EA164A">
        <w:tc>
          <w:tcPr>
            <w:tcW w:w="2694" w:type="dxa"/>
            <w:vAlign w:val="center"/>
          </w:tcPr>
          <w:p w14:paraId="1BD122D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315416" w14:textId="629D2D45" w:rsidR="0085747A" w:rsidRPr="00B169DF" w:rsidRDefault="00EA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E/II/EM/C.8</w:t>
            </w:r>
          </w:p>
        </w:tc>
      </w:tr>
      <w:tr w:rsidR="00EA164A" w:rsidRPr="00B169DF" w14:paraId="16869A12" w14:textId="77777777" w:rsidTr="00EA164A">
        <w:tc>
          <w:tcPr>
            <w:tcW w:w="2694" w:type="dxa"/>
            <w:vAlign w:val="center"/>
          </w:tcPr>
          <w:p w14:paraId="1E580A42" w14:textId="77777777" w:rsidR="00EA164A" w:rsidRPr="00B169DF" w:rsidRDefault="00EA164A" w:rsidP="00EA16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328E41FF" w14:textId="5A98A00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FInansów</w:t>
            </w:r>
            <w:proofErr w:type="spellEnd"/>
          </w:p>
        </w:tc>
      </w:tr>
      <w:tr w:rsidR="00EA164A" w:rsidRPr="00B169DF" w14:paraId="5BAECA77" w14:textId="77777777" w:rsidTr="00EA164A">
        <w:tc>
          <w:tcPr>
            <w:tcW w:w="2694" w:type="dxa"/>
            <w:vAlign w:val="center"/>
          </w:tcPr>
          <w:p w14:paraId="44D1747D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6EB1FB" w14:textId="4D52226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EA164A" w:rsidRPr="00B169DF" w14:paraId="1E50B128" w14:textId="77777777" w:rsidTr="00EA164A">
        <w:tc>
          <w:tcPr>
            <w:tcW w:w="2694" w:type="dxa"/>
            <w:vAlign w:val="center"/>
          </w:tcPr>
          <w:p w14:paraId="5B9A20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E6762F" w14:textId="62FD9969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A164A" w:rsidRPr="00B169DF" w14:paraId="173F9A1E" w14:textId="77777777" w:rsidTr="00EA164A">
        <w:tc>
          <w:tcPr>
            <w:tcW w:w="2694" w:type="dxa"/>
            <w:vAlign w:val="center"/>
          </w:tcPr>
          <w:p w14:paraId="18A91B55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8A5084" w14:textId="5D89A434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EA164A" w:rsidRPr="00B169DF" w14:paraId="09704C92" w14:textId="77777777" w:rsidTr="00EA164A">
        <w:tc>
          <w:tcPr>
            <w:tcW w:w="2694" w:type="dxa"/>
            <w:vAlign w:val="center"/>
          </w:tcPr>
          <w:p w14:paraId="7E083348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A44ED0" w14:textId="62A5066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A164A" w:rsidRPr="00B169DF" w14:paraId="69A67476" w14:textId="77777777" w:rsidTr="00EA164A">
        <w:tc>
          <w:tcPr>
            <w:tcW w:w="2694" w:type="dxa"/>
            <w:vAlign w:val="center"/>
          </w:tcPr>
          <w:p w14:paraId="343629B3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EA7565" w14:textId="2E562329" w:rsidR="00EA164A" w:rsidRPr="00B169DF" w:rsidRDefault="00623338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A164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A164A" w:rsidRPr="00B169DF" w14:paraId="408606B9" w14:textId="77777777" w:rsidTr="00EA164A">
        <w:tc>
          <w:tcPr>
            <w:tcW w:w="2694" w:type="dxa"/>
            <w:vAlign w:val="center"/>
          </w:tcPr>
          <w:p w14:paraId="31CECB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6A77E2" w14:textId="35B289A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EA164A" w:rsidRPr="00B169DF" w14:paraId="2DECF7EA" w14:textId="77777777" w:rsidTr="00EA164A">
        <w:tc>
          <w:tcPr>
            <w:tcW w:w="2694" w:type="dxa"/>
            <w:vAlign w:val="center"/>
          </w:tcPr>
          <w:p w14:paraId="70BCB714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C86C3C" w14:textId="526A1868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A164A" w:rsidRPr="00B169DF" w14:paraId="02330AD7" w14:textId="77777777" w:rsidTr="00EA164A">
        <w:tc>
          <w:tcPr>
            <w:tcW w:w="2694" w:type="dxa"/>
            <w:vAlign w:val="center"/>
          </w:tcPr>
          <w:p w14:paraId="76EF95B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50434F" w14:textId="6CA30F3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164A" w:rsidRPr="00B169DF" w14:paraId="7EEC1137" w14:textId="77777777" w:rsidTr="00EA164A">
        <w:tc>
          <w:tcPr>
            <w:tcW w:w="2694" w:type="dxa"/>
            <w:vAlign w:val="center"/>
          </w:tcPr>
          <w:p w14:paraId="7B33851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68D6C" w14:textId="3C870043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EA164A" w:rsidRPr="00B169DF" w14:paraId="5B25B231" w14:textId="77777777" w:rsidTr="00EA164A">
        <w:tc>
          <w:tcPr>
            <w:tcW w:w="2694" w:type="dxa"/>
            <w:vAlign w:val="center"/>
          </w:tcPr>
          <w:p w14:paraId="415D78E6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F3DB02" w14:textId="050F9FCF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5031F32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74A8BA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DBF64E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85057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7F2D1589" w14:textId="77777777" w:rsidTr="007E63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7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3B6CC7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6BC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7C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02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A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93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30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FB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DD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8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B66AF77" w14:textId="77777777" w:rsidTr="007E63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37F4" w14:textId="1D273E77" w:rsidR="00015B8F" w:rsidRPr="00B169DF" w:rsidRDefault="007E63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9057" w14:textId="0194B81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2774" w14:textId="7630F6E9" w:rsidR="00015B8F" w:rsidRPr="00B169DF" w:rsidRDefault="006233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82C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ECE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2C6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1B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7C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5A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0F" w14:textId="7CEE8F82" w:rsidR="00015B8F" w:rsidRPr="00B169DF" w:rsidRDefault="00EA16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1A1B84" w14:textId="77777777" w:rsidR="00923D7D" w:rsidRPr="00B169DF" w:rsidRDefault="00923D7D" w:rsidP="00EA164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9E76F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545A2D0" w14:textId="414338E3" w:rsidR="0085747A" w:rsidRPr="00B169DF" w:rsidRDefault="00EA16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B83E6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26B8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50DB0" w14:textId="01304631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C582B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71319A" w14:textId="77777777" w:rsidR="00EA164A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B9AE345" w14:textId="66ABBCA7" w:rsidR="009C54AE" w:rsidRPr="00B169DF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A164A">
        <w:rPr>
          <w:rFonts w:ascii="Corbel" w:hAnsi="Corbel"/>
          <w:b w:val="0"/>
          <w:smallCaps w:val="0"/>
          <w:szCs w:val="24"/>
        </w:rPr>
        <w:t>zaliczenie z oceną</w:t>
      </w:r>
    </w:p>
    <w:p w14:paraId="700D88B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4376C0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5AAC19B" w14:textId="77777777" w:rsidTr="00745302">
        <w:tc>
          <w:tcPr>
            <w:tcW w:w="9670" w:type="dxa"/>
          </w:tcPr>
          <w:p w14:paraId="19D46EC9" w14:textId="636558F2" w:rsidR="0085747A" w:rsidRPr="00B169DF" w:rsidRDefault="00EA16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zakresu ekonomii i zarządzania, znajomość zasad funkcjonowania podmiotów gospodarczych na rynku, podstawowe umiejętności w zakresie komunikacji pisemnej i ustnej, w tym zdolność do przygotowywania prezentacji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2D2193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1DE9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39F09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1DF87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528F6B1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C582B" w:rsidRPr="00B169DF" w14:paraId="1CDA7931" w14:textId="77777777" w:rsidTr="00EA164A">
        <w:tc>
          <w:tcPr>
            <w:tcW w:w="843" w:type="dxa"/>
            <w:vAlign w:val="center"/>
          </w:tcPr>
          <w:p w14:paraId="0F8CA411" w14:textId="0748CB0A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17EE9C2" w14:textId="29D3766B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z podstawowymi zasadami prezentacji publicznych </w:t>
            </w:r>
          </w:p>
        </w:tc>
      </w:tr>
      <w:tr w:rsidR="00DC582B" w:rsidRPr="00B169DF" w14:paraId="13BF78E5" w14:textId="77777777" w:rsidTr="00EA164A">
        <w:tc>
          <w:tcPr>
            <w:tcW w:w="843" w:type="dxa"/>
            <w:vAlign w:val="center"/>
          </w:tcPr>
          <w:p w14:paraId="04680BBF" w14:textId="640D3CFC" w:rsidR="00DC582B" w:rsidRPr="00B169DF" w:rsidRDefault="00DC582B" w:rsidP="00DC58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9741AE" w14:textId="3072B46C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z zasadami przygotowania i prowadzenia prezentacji biznesowych</w:t>
            </w:r>
          </w:p>
        </w:tc>
      </w:tr>
      <w:tr w:rsidR="00DC582B" w:rsidRPr="00B169DF" w14:paraId="25675DC2" w14:textId="77777777" w:rsidTr="00EA164A">
        <w:tc>
          <w:tcPr>
            <w:tcW w:w="843" w:type="dxa"/>
            <w:vAlign w:val="center"/>
          </w:tcPr>
          <w:p w14:paraId="39CD3DAD" w14:textId="2D720DB4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1C3F3A9" w14:textId="7283D8F6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do wystąpień publicznych</w:t>
            </w:r>
          </w:p>
        </w:tc>
      </w:tr>
    </w:tbl>
    <w:p w14:paraId="627E96C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6C757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4E330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7806A2C2" w14:textId="77777777" w:rsidTr="00EA164A">
        <w:tc>
          <w:tcPr>
            <w:tcW w:w="1681" w:type="dxa"/>
            <w:vAlign w:val="center"/>
          </w:tcPr>
          <w:p w14:paraId="0ABAD41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66FEE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4D8C2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64A" w:rsidRPr="00B169DF" w14:paraId="4C607F6F" w14:textId="77777777" w:rsidTr="00EA164A">
        <w:tc>
          <w:tcPr>
            <w:tcW w:w="1681" w:type="dxa"/>
          </w:tcPr>
          <w:p w14:paraId="319EF094" w14:textId="7777777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39801A3C" w14:textId="205D7EF3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Zna i rozumie wieloaspektowe prawidłowości funkcjonowania rynku oraz rolę człowieka w kształtowaniu jego struktur</w:t>
            </w:r>
          </w:p>
        </w:tc>
        <w:tc>
          <w:tcPr>
            <w:tcW w:w="1865" w:type="dxa"/>
          </w:tcPr>
          <w:p w14:paraId="027B39AE" w14:textId="24E9642C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A164A" w:rsidRPr="00B169DF" w14:paraId="24B82645" w14:textId="77777777" w:rsidTr="00EA164A">
        <w:tc>
          <w:tcPr>
            <w:tcW w:w="1681" w:type="dxa"/>
          </w:tcPr>
          <w:p w14:paraId="2D059A26" w14:textId="7777777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4AF75F99" w14:textId="3DDBF29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Zna i rozumie zasady funkcjonowania podmiotów gospodarczych i instytucji w ujęciu krajowym i międzynarodowym w warunkach zmieniającego się otoczenia</w:t>
            </w:r>
          </w:p>
        </w:tc>
        <w:tc>
          <w:tcPr>
            <w:tcW w:w="1865" w:type="dxa"/>
          </w:tcPr>
          <w:p w14:paraId="0F1B487A" w14:textId="4A828058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A164A" w:rsidRPr="00B169DF" w14:paraId="0B4C5F6D" w14:textId="77777777" w:rsidTr="00EA164A">
        <w:tc>
          <w:tcPr>
            <w:tcW w:w="1681" w:type="dxa"/>
          </w:tcPr>
          <w:p w14:paraId="47A0F683" w14:textId="7FB6ADC6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051DEA71" w14:textId="39F65B2E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Potrafi komunikować się ze zróżnicowanymi kręgami odbiorców na tematy specjalistyczne z zakresu ekonomii i finansów, w tym prowadzić debatę przedstawiając i oceniając prezentowane opinie i stanowiska</w:t>
            </w:r>
          </w:p>
        </w:tc>
        <w:tc>
          <w:tcPr>
            <w:tcW w:w="1865" w:type="dxa"/>
          </w:tcPr>
          <w:p w14:paraId="67B7A546" w14:textId="108980F6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A164A" w:rsidRPr="00B169DF" w14:paraId="48E8C276" w14:textId="77777777" w:rsidTr="00EA164A">
        <w:tc>
          <w:tcPr>
            <w:tcW w:w="1681" w:type="dxa"/>
          </w:tcPr>
          <w:p w14:paraId="1104502D" w14:textId="07552EB0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6D849A8C" w14:textId="16D1E248" w:rsidR="00EA164A" w:rsidRPr="00EA164A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Potrafi przygotować prace pisemne oraz wystąpienia ustne w języku polskim i obcym z wykorzystaniem technik multimedialnych dotyczących problemów ekonomicznych i społecznych</w:t>
            </w:r>
          </w:p>
        </w:tc>
        <w:tc>
          <w:tcPr>
            <w:tcW w:w="1865" w:type="dxa"/>
          </w:tcPr>
          <w:p w14:paraId="1329E2A6" w14:textId="2490436E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A164A" w:rsidRPr="00B169DF" w14:paraId="7B8D9596" w14:textId="77777777" w:rsidTr="00EA164A">
        <w:tc>
          <w:tcPr>
            <w:tcW w:w="1681" w:type="dxa"/>
          </w:tcPr>
          <w:p w14:paraId="469DD8D2" w14:textId="3B25E29F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14:paraId="3093D957" w14:textId="636DEA00" w:rsidR="00EA164A" w:rsidRPr="00EA164A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złożonych problemów poznawczych i praktycznych z zakresu ekonomii oraz konfrontowania wiedzy z ekspertami z praktyki gospodarczej w kontekście realizacji projektów badawczych i naukowych</w:t>
            </w:r>
          </w:p>
        </w:tc>
        <w:tc>
          <w:tcPr>
            <w:tcW w:w="1865" w:type="dxa"/>
          </w:tcPr>
          <w:p w14:paraId="3305AB68" w14:textId="6ABF7C4E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BF588C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D0C4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1C5B9A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DF3070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8E316B6" w14:textId="77777777" w:rsidTr="007E631C">
        <w:tc>
          <w:tcPr>
            <w:tcW w:w="9520" w:type="dxa"/>
          </w:tcPr>
          <w:p w14:paraId="5F624AF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91CCF59" w14:textId="77777777" w:rsidTr="007E631C">
        <w:tc>
          <w:tcPr>
            <w:tcW w:w="9520" w:type="dxa"/>
          </w:tcPr>
          <w:p w14:paraId="1AEB1F4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E167D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D00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C30CC1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9"/>
        <w:gridCol w:w="11"/>
      </w:tblGrid>
      <w:tr w:rsidR="00DC582B" w:rsidRPr="009C54AE" w14:paraId="286350A0" w14:textId="77777777" w:rsidTr="00DC582B">
        <w:tc>
          <w:tcPr>
            <w:tcW w:w="9520" w:type="dxa"/>
            <w:gridSpan w:val="2"/>
          </w:tcPr>
          <w:p w14:paraId="6A7F155C" w14:textId="77777777" w:rsidR="00DC582B" w:rsidRPr="00D86EB5" w:rsidRDefault="00DC582B" w:rsidP="006977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C582B" w:rsidRPr="009C54AE" w14:paraId="2589DC71" w14:textId="77777777" w:rsidTr="00DC582B">
        <w:tc>
          <w:tcPr>
            <w:tcW w:w="9520" w:type="dxa"/>
            <w:gridSpan w:val="2"/>
          </w:tcPr>
          <w:p w14:paraId="0518DAAD" w14:textId="5907EC6C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przygotowania w</w:t>
            </w:r>
            <w:r w:rsidRPr="00B116CC">
              <w:rPr>
                <w:rFonts w:ascii="Corbel" w:hAnsi="Corbel"/>
                <w:sz w:val="24"/>
                <w:szCs w:val="24"/>
              </w:rPr>
              <w:t>yst</w:t>
            </w:r>
            <w:r>
              <w:rPr>
                <w:rFonts w:ascii="Corbel" w:hAnsi="Corbel"/>
                <w:sz w:val="24"/>
                <w:szCs w:val="24"/>
              </w:rPr>
              <w:t>ąpień publicznych</w:t>
            </w:r>
          </w:p>
        </w:tc>
      </w:tr>
      <w:tr w:rsidR="00DC582B" w:rsidRPr="009C54AE" w14:paraId="4160CE48" w14:textId="77777777" w:rsidTr="00DC582B">
        <w:tc>
          <w:tcPr>
            <w:tcW w:w="9520" w:type="dxa"/>
            <w:gridSpan w:val="2"/>
          </w:tcPr>
          <w:p w14:paraId="34DA9A5E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Treść i struktura prezentacji </w:t>
            </w:r>
          </w:p>
        </w:tc>
      </w:tr>
      <w:tr w:rsidR="00DC582B" w:rsidRPr="009C54AE" w14:paraId="7429FC45" w14:textId="77777777" w:rsidTr="00DC582B">
        <w:tc>
          <w:tcPr>
            <w:tcW w:w="9520" w:type="dxa"/>
            <w:gridSpan w:val="2"/>
          </w:tcPr>
          <w:p w14:paraId="39D67A98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Narracja i wykorzystanie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storytellingu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prezentacjach publicznych</w:t>
            </w:r>
          </w:p>
        </w:tc>
      </w:tr>
      <w:tr w:rsidR="00DC582B" w:rsidRPr="009C54AE" w14:paraId="223C5748" w14:textId="77777777" w:rsidTr="00DC582B">
        <w:tc>
          <w:tcPr>
            <w:tcW w:w="9520" w:type="dxa"/>
            <w:gridSpan w:val="2"/>
          </w:tcPr>
          <w:p w14:paraId="09BFE838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wystąpienia publicznego i sposoby radzenia sobie z tremą</w:t>
            </w:r>
          </w:p>
        </w:tc>
      </w:tr>
      <w:tr w:rsidR="00DC582B" w:rsidRPr="009C54AE" w14:paraId="464CAB39" w14:textId="77777777" w:rsidTr="00DC582B">
        <w:tc>
          <w:tcPr>
            <w:tcW w:w="9520" w:type="dxa"/>
            <w:gridSpan w:val="2"/>
          </w:tcPr>
          <w:p w14:paraId="7FED1BB3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Wygłaszanie przemówień i angażowanie publiczności</w:t>
            </w:r>
          </w:p>
        </w:tc>
      </w:tr>
      <w:tr w:rsidR="00DC582B" w:rsidRPr="009C54AE" w14:paraId="7DCEFEF2" w14:textId="77777777" w:rsidTr="00DC582B">
        <w:tc>
          <w:tcPr>
            <w:tcW w:w="9520" w:type="dxa"/>
            <w:gridSpan w:val="2"/>
          </w:tcPr>
          <w:p w14:paraId="065173AA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komunikacji niewerbalnej w tym mowy ciała podczas prezentacji</w:t>
            </w:r>
          </w:p>
        </w:tc>
      </w:tr>
      <w:tr w:rsidR="00DC582B" w:rsidRPr="009C54AE" w14:paraId="65BBC26C" w14:textId="77777777" w:rsidTr="00DC582B">
        <w:tc>
          <w:tcPr>
            <w:tcW w:w="9520" w:type="dxa"/>
            <w:gridSpan w:val="2"/>
          </w:tcPr>
          <w:p w14:paraId="091780FB" w14:textId="613681CD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Sekrety inspirujących mówców</w:t>
            </w:r>
          </w:p>
        </w:tc>
      </w:tr>
      <w:tr w:rsidR="00DC582B" w:rsidRPr="009C54AE" w14:paraId="022C8F58" w14:textId="77777777" w:rsidTr="00DC582B">
        <w:tc>
          <w:tcPr>
            <w:tcW w:w="9520" w:type="dxa"/>
            <w:gridSpan w:val="2"/>
          </w:tcPr>
          <w:p w14:paraId="6F1E8DA3" w14:textId="1A4B9303" w:rsidR="00DC582B" w:rsidRPr="009C54AE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Elevator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pitch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forma prezentacji</w:t>
            </w:r>
          </w:p>
        </w:tc>
      </w:tr>
      <w:tr w:rsidR="00DC582B" w:rsidRPr="00B169DF" w14:paraId="4E7F24FA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19D2FEA1" w14:textId="6053A1F2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Pitch deck i jego struktura</w:t>
            </w:r>
          </w:p>
        </w:tc>
      </w:tr>
      <w:tr w:rsidR="00DC582B" w:rsidRPr="00B169DF" w14:paraId="528318BC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7EBA7763" w14:textId="0378A22D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urządzeń i aplikacji wspierających prezentacje biznesowe</w:t>
            </w:r>
          </w:p>
        </w:tc>
      </w:tr>
    </w:tbl>
    <w:p w14:paraId="4FB2CD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29813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7E0D35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19750B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6AC142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28E822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022CA90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C1ADF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AE7E6" w14:textId="37F3012E" w:rsidR="00E960BB" w:rsidRPr="00DC582B" w:rsidRDefault="00DC582B" w:rsidP="00DC582B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DC582B">
        <w:rPr>
          <w:rFonts w:ascii="Corbel" w:hAnsi="Corbel"/>
          <w:sz w:val="24"/>
          <w:szCs w:val="24"/>
        </w:rPr>
        <w:t>Wykład konwersatoryjny z prezentacją multimedialną, praca w grupach (rozwiązywanie postawionych zadań, dyskusja), studium przypadku, metody kształcenia na odległość.</w:t>
      </w:r>
    </w:p>
    <w:p w14:paraId="6C2F4F4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011FD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C2FA59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EF8E82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3ADB1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D6955E6" w14:textId="77777777" w:rsidTr="00DC582B">
        <w:tc>
          <w:tcPr>
            <w:tcW w:w="1962" w:type="dxa"/>
            <w:vAlign w:val="center"/>
          </w:tcPr>
          <w:p w14:paraId="23F4786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BB8F8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7D5FB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CEDD0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03448B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582B" w:rsidRPr="00B169DF" w14:paraId="536289A8" w14:textId="77777777" w:rsidTr="00DC582B">
        <w:tc>
          <w:tcPr>
            <w:tcW w:w="1962" w:type="dxa"/>
          </w:tcPr>
          <w:p w14:paraId="3D112462" w14:textId="02A126B1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5AD968C" w14:textId="7B55F989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F75559E" w14:textId="2C53078A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</w:p>
        </w:tc>
      </w:tr>
      <w:tr w:rsidR="00DC582B" w:rsidRPr="00B169DF" w14:paraId="393F7A46" w14:textId="77777777" w:rsidTr="00DC582B">
        <w:tc>
          <w:tcPr>
            <w:tcW w:w="1962" w:type="dxa"/>
          </w:tcPr>
          <w:p w14:paraId="0647C43B" w14:textId="42BFEC63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A3FC8E1" w14:textId="57DC7398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4C0A111E" w14:textId="3F4B820F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05B30ED3" w14:textId="77777777" w:rsidTr="00DC582B">
        <w:tc>
          <w:tcPr>
            <w:tcW w:w="1962" w:type="dxa"/>
          </w:tcPr>
          <w:p w14:paraId="1FF0FBDE" w14:textId="4EC94C3F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AFB3BCD" w14:textId="1B7EDBB7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332249B" w14:textId="6CBFB240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179A4C68" w14:textId="77777777" w:rsidTr="00DC582B">
        <w:tc>
          <w:tcPr>
            <w:tcW w:w="1962" w:type="dxa"/>
          </w:tcPr>
          <w:p w14:paraId="44230500" w14:textId="112638FD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E83B1E3" w14:textId="0264FF6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D4BFF9E" w14:textId="77A7D74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5C1B45F6" w14:textId="77777777" w:rsidTr="00DC582B">
        <w:tc>
          <w:tcPr>
            <w:tcW w:w="1962" w:type="dxa"/>
          </w:tcPr>
          <w:p w14:paraId="1571FCF0" w14:textId="7CFBBBF4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1013DC8" w14:textId="606670B5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37ABFD25" w14:textId="54FEAD57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5342A91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ECDFF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11914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D8D1FAC" w14:textId="77777777" w:rsidTr="00923D7D">
        <w:tc>
          <w:tcPr>
            <w:tcW w:w="9670" w:type="dxa"/>
          </w:tcPr>
          <w:p w14:paraId="2E1FC679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140DDB43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test oraz za wystąpienie podczas zajęć przeliczane są na procenty, którym odpowiadają oceny: </w:t>
            </w:r>
          </w:p>
          <w:p w14:paraId="72A161DE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34347B4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5C69655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5260EC8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5EECE7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81% -  90% - dobry plus, </w:t>
            </w:r>
          </w:p>
          <w:p w14:paraId="33B34F6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91% -  100% - bardzo dobry</w:t>
            </w:r>
          </w:p>
          <w:p w14:paraId="677AD012" w14:textId="0EA5681F" w:rsidR="0085747A" w:rsidRPr="00B169DF" w:rsidRDefault="00DC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A05013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0CA53A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2B5A6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79FA484" w14:textId="77777777" w:rsidTr="00DC582B">
        <w:tc>
          <w:tcPr>
            <w:tcW w:w="4902" w:type="dxa"/>
            <w:vAlign w:val="center"/>
          </w:tcPr>
          <w:p w14:paraId="4F38852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57F6B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582B" w:rsidRPr="00B169DF" w14:paraId="3890ECF6" w14:textId="77777777" w:rsidTr="00DC582B">
        <w:tc>
          <w:tcPr>
            <w:tcW w:w="4902" w:type="dxa"/>
          </w:tcPr>
          <w:p w14:paraId="027728FC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06BF489" w14:textId="045A0A65" w:rsidR="00DC582B" w:rsidRPr="00B169DF" w:rsidRDefault="00623338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C582B" w:rsidRPr="00B169DF" w14:paraId="394B0CE8" w14:textId="77777777" w:rsidTr="00DC582B">
        <w:tc>
          <w:tcPr>
            <w:tcW w:w="4902" w:type="dxa"/>
          </w:tcPr>
          <w:p w14:paraId="2ADF64E6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2E82A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E56215F" w14:textId="16483BEF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582B" w:rsidRPr="00B169DF" w14:paraId="699FF770" w14:textId="77777777" w:rsidTr="00DC582B">
        <w:tc>
          <w:tcPr>
            <w:tcW w:w="4902" w:type="dxa"/>
          </w:tcPr>
          <w:p w14:paraId="0F3B007E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58E9DF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2B4DFAEC" w14:textId="2DFEBF49" w:rsidR="00DC582B" w:rsidRPr="00B169DF" w:rsidRDefault="00623338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C582B" w:rsidRPr="00B169DF" w14:paraId="17CD7268" w14:textId="77777777" w:rsidTr="00DC582B">
        <w:tc>
          <w:tcPr>
            <w:tcW w:w="4902" w:type="dxa"/>
          </w:tcPr>
          <w:p w14:paraId="38E47D5F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0AA7EC1" w14:textId="75E32437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C582B" w:rsidRPr="00B169DF" w14:paraId="47FCC239" w14:textId="77777777" w:rsidTr="00DC582B">
        <w:tc>
          <w:tcPr>
            <w:tcW w:w="4902" w:type="dxa"/>
          </w:tcPr>
          <w:p w14:paraId="3FAAAD6A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1CB86BD" w14:textId="25F13A82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B3DC1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0E96C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BFE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E1B9DA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944BED3" w14:textId="77777777" w:rsidTr="0071620A">
        <w:trPr>
          <w:trHeight w:val="397"/>
        </w:trPr>
        <w:tc>
          <w:tcPr>
            <w:tcW w:w="3544" w:type="dxa"/>
          </w:tcPr>
          <w:p w14:paraId="147B8FD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492CB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5C3C35A" w14:textId="77777777" w:rsidTr="0071620A">
        <w:trPr>
          <w:trHeight w:val="397"/>
        </w:trPr>
        <w:tc>
          <w:tcPr>
            <w:tcW w:w="3544" w:type="dxa"/>
          </w:tcPr>
          <w:p w14:paraId="2D5958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A23B2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9FD0E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DE61D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D1D32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B169DF" w14:paraId="2A354ACF" w14:textId="77777777" w:rsidTr="007E631C">
        <w:trPr>
          <w:trHeight w:val="397"/>
        </w:trPr>
        <w:tc>
          <w:tcPr>
            <w:tcW w:w="8930" w:type="dxa"/>
          </w:tcPr>
          <w:p w14:paraId="4C8BC7A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D82B8A" w14:textId="185BEA7A" w:rsidR="00DC582B" w:rsidRDefault="00DC582B" w:rsidP="00DC582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Kutnyj</w:t>
            </w:r>
            <w:proofErr w:type="spellEnd"/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autoprezentacji i wystąpień publicznych. Na żywo i online,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 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2021.</w:t>
            </w:r>
          </w:p>
          <w:p w14:paraId="329F7416" w14:textId="7A90B1CF" w:rsidR="00DC582B" w:rsidRPr="00B169DF" w:rsidRDefault="00DC582B" w:rsidP="00DC582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Trojanowski M., 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Prezentacje i wystąpienia w biznesie: istota, uwarunkowania, badania, PWN Warszawa, 2019.</w:t>
            </w:r>
          </w:p>
        </w:tc>
      </w:tr>
      <w:tr w:rsidR="0085747A" w:rsidRPr="00B169DF" w14:paraId="29AC26B1" w14:textId="77777777" w:rsidTr="007E631C">
        <w:trPr>
          <w:trHeight w:val="397"/>
        </w:trPr>
        <w:tc>
          <w:tcPr>
            <w:tcW w:w="8930" w:type="dxa"/>
          </w:tcPr>
          <w:p w14:paraId="1E8D9D4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1A7E9F" w14:textId="0619FB4A" w:rsidR="00DC582B" w:rsidRDefault="00DC582B" w:rsidP="00DC582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Oczkoś</w:t>
            </w:r>
            <w:proofErr w:type="spellEnd"/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, Sztuka mówienia. Bez bełkotania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przynudzania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>, Wydawnictwo RM,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</w:p>
          <w:p w14:paraId="5983A05E" w14:textId="3D346E7C" w:rsidR="00DC582B" w:rsidRPr="007E631C" w:rsidRDefault="00DC582B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Theobald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>Sztuka prezentacji: rozwiń swoje umiejętności występowania przed publicznością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Lingea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 Kraków 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C55276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5386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120F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86C03" w14:textId="77777777" w:rsidR="00014484" w:rsidRDefault="00014484" w:rsidP="00C16ABF">
      <w:pPr>
        <w:spacing w:after="0" w:line="240" w:lineRule="auto"/>
      </w:pPr>
      <w:r>
        <w:separator/>
      </w:r>
    </w:p>
  </w:endnote>
  <w:endnote w:type="continuationSeparator" w:id="0">
    <w:p w14:paraId="1845B28D" w14:textId="77777777" w:rsidR="00014484" w:rsidRDefault="000144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01C0B" w14:textId="77777777" w:rsidR="00014484" w:rsidRDefault="00014484" w:rsidP="00C16ABF">
      <w:pPr>
        <w:spacing w:after="0" w:line="240" w:lineRule="auto"/>
      </w:pPr>
      <w:r>
        <w:separator/>
      </w:r>
    </w:p>
  </w:footnote>
  <w:footnote w:type="continuationSeparator" w:id="0">
    <w:p w14:paraId="64B1937C" w14:textId="77777777" w:rsidR="00014484" w:rsidRDefault="00014484" w:rsidP="00C16ABF">
      <w:pPr>
        <w:spacing w:after="0" w:line="240" w:lineRule="auto"/>
      </w:pPr>
      <w:r>
        <w:continuationSeparator/>
      </w:r>
    </w:p>
  </w:footnote>
  <w:footnote w:id="1">
    <w:p w14:paraId="425BFE1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C15E0"/>
    <w:multiLevelType w:val="hybridMultilevel"/>
    <w:tmpl w:val="EEE0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71A12"/>
    <w:multiLevelType w:val="hybridMultilevel"/>
    <w:tmpl w:val="4920A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215324">
    <w:abstractNumId w:val="0"/>
  </w:num>
  <w:num w:numId="2" w16cid:durableId="900209374">
    <w:abstractNumId w:val="1"/>
  </w:num>
  <w:num w:numId="3" w16cid:durableId="26708569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48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7B5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2193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3338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04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631C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4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049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8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64A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357"/>
    <w:rsid w:val="00F974DA"/>
    <w:rsid w:val="00FA46E5"/>
    <w:rsid w:val="00FB5BF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FBA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7</cp:revision>
  <cp:lastPrinted>2019-02-06T12:12:00Z</cp:lastPrinted>
  <dcterms:created xsi:type="dcterms:W3CDTF">2025-07-03T14:04:00Z</dcterms:created>
  <dcterms:modified xsi:type="dcterms:W3CDTF">2025-12-17T11:16:00Z</dcterms:modified>
</cp:coreProperties>
</file>